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8D9F6" w14:textId="77777777" w:rsidR="00AE623F" w:rsidRPr="009F7318" w:rsidRDefault="00133C55" w:rsidP="00AE623F">
      <w:pPr>
        <w:spacing w:before="1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84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</w:tblGrid>
      <w:tr w:rsidR="00D87985" w14:paraId="39B63DA3" w14:textId="77777777" w:rsidTr="00FC7C74">
        <w:trPr>
          <w:gridBefore w:val="1"/>
          <w:gridAfter w:val="1"/>
          <w:wBefore w:w="184" w:type="dxa"/>
          <w:wAfter w:w="272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61187687" w14:textId="77777777" w:rsidR="00D87985" w:rsidRPr="00594F67" w:rsidRDefault="00D87985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61DDC935" wp14:editId="147CDEB5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028815BA" w14:textId="77777777" w:rsidR="00D87985" w:rsidRDefault="00D87985" w:rsidP="00FC7C74"/>
        </w:tc>
      </w:tr>
      <w:tr w:rsidR="00D87985" w14:paraId="6EE43215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1F67717B" w14:textId="77777777" w:rsidR="00D87985" w:rsidRDefault="00D87985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5E794F4D" w14:textId="77777777" w:rsidR="00D87985" w:rsidRPr="00B00B8E" w:rsidRDefault="00D87985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D87985" w14:paraId="706BF735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43624C29" w14:textId="77777777" w:rsidR="00D87985" w:rsidRDefault="00D87985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2D10968A" w14:textId="77777777" w:rsidR="00D87985" w:rsidRPr="00B00B8E" w:rsidRDefault="00D87985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D87985" w14:paraId="7B780976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78F7AC9A" w14:textId="77777777" w:rsidR="00D87985" w:rsidRDefault="00D87985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50A595FE" w14:textId="77777777" w:rsidR="00D87985" w:rsidRPr="009A399B" w:rsidRDefault="00D87985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D87985" w14:paraId="11DC2AAF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470FEC0D" w14:textId="77777777" w:rsidR="00D87985" w:rsidRPr="00471F0A" w:rsidRDefault="00D87985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48DF960C" w14:textId="77777777" w:rsidR="00D87985" w:rsidRPr="00471F0A" w:rsidRDefault="00D87985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448C36B5" w14:textId="77777777" w:rsidR="00D87985" w:rsidRPr="00471F0A" w:rsidRDefault="00D87985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521B8A41" w14:textId="77777777" w:rsidR="00D87985" w:rsidRPr="009A4ED5" w:rsidRDefault="00D87985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0593CAEA" w14:textId="77777777" w:rsidR="00D87985" w:rsidRPr="005361F1" w:rsidRDefault="00D87985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7985" w14:paraId="3493D72A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465E2D7A" w14:textId="77777777" w:rsidR="00D87985" w:rsidRDefault="00D87985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037A1D" w14:textId="77777777" w:rsidR="00D87985" w:rsidRDefault="00D87985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6E706760" w14:textId="77777777" w:rsidR="00D87985" w:rsidRPr="00471F0A" w:rsidRDefault="00D87985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3ABA98" w14:textId="77777777" w:rsidR="00D87985" w:rsidRDefault="00D87985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0D1548A4" w14:textId="77777777" w:rsidR="00D87985" w:rsidRDefault="00D87985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049072E1" w14:textId="77777777" w:rsidR="00D87985" w:rsidRPr="005361F1" w:rsidRDefault="00D87985" w:rsidP="00FC7C74"/>
        </w:tc>
      </w:tr>
      <w:tr w:rsidR="00D87985" w14:paraId="01B882F3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26B22D4B" w14:textId="77777777" w:rsidR="00D87985" w:rsidRPr="00471F0A" w:rsidRDefault="00D87985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1C805138" w14:textId="77777777" w:rsidR="00D87985" w:rsidRDefault="00D87985" w:rsidP="00FC7C74"/>
        </w:tc>
      </w:tr>
      <w:tr w:rsidR="00D87985" w14:paraId="0B5A0B25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1E846132" w14:textId="77777777" w:rsidR="00D87985" w:rsidRDefault="00D87985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5791887E" w14:textId="77777777" w:rsidR="00D87985" w:rsidRPr="00471F0A" w:rsidRDefault="00D87985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52E25A4" w14:textId="77777777" w:rsidR="00D87985" w:rsidRPr="00471F0A" w:rsidRDefault="00D87985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5666AC37" w14:textId="77777777" w:rsidR="00D87985" w:rsidRDefault="00D87985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3BE99731" w14:textId="77777777" w:rsidR="00D87985" w:rsidRDefault="00D87985" w:rsidP="00FC7C74"/>
        </w:tc>
      </w:tr>
      <w:tr w:rsidR="00D87985" w:rsidRPr="006771F7" w14:paraId="420556C0" w14:textId="77777777" w:rsidTr="00FC7C74">
        <w:tc>
          <w:tcPr>
            <w:tcW w:w="4824" w:type="dxa"/>
            <w:gridSpan w:val="9"/>
          </w:tcPr>
          <w:p w14:paraId="186A43D7" w14:textId="35B3EBFE" w:rsidR="00D87985" w:rsidRPr="008B2F2F" w:rsidRDefault="00D87985" w:rsidP="00FC7C74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8B2F2F">
              <w:rPr>
                <w:sz w:val="28"/>
              </w:rPr>
              <w:t xml:space="preserve">О </w:t>
            </w:r>
            <w:r>
              <w:rPr>
                <w:sz w:val="28"/>
              </w:rPr>
              <w:t>направлении</w:t>
            </w:r>
            <w:r w:rsidRPr="008B2F2F">
              <w:rPr>
                <w:sz w:val="28"/>
              </w:rPr>
              <w:t xml:space="preserve"> </w:t>
            </w:r>
            <w:r>
              <w:rPr>
                <w:sz w:val="28"/>
              </w:rPr>
              <w:t>предписания</w:t>
            </w:r>
          </w:p>
        </w:tc>
        <w:tc>
          <w:tcPr>
            <w:tcW w:w="4462" w:type="dxa"/>
            <w:gridSpan w:val="2"/>
          </w:tcPr>
          <w:p w14:paraId="3FB947D4" w14:textId="77777777" w:rsidR="00D87985" w:rsidRPr="006771F7" w:rsidRDefault="00D87985" w:rsidP="00FC7C74">
            <w:pPr>
              <w:rPr>
                <w:sz w:val="28"/>
              </w:rPr>
            </w:pPr>
          </w:p>
        </w:tc>
      </w:tr>
    </w:tbl>
    <w:p w14:paraId="5F4470AD" w14:textId="309DDFF3" w:rsidR="00AE623F" w:rsidRPr="00653187" w:rsidRDefault="00AE623F" w:rsidP="00116366">
      <w:pPr>
        <w:spacing w:before="360" w:after="240"/>
        <w:ind w:left="-142" w:firstLine="142"/>
        <w:jc w:val="center"/>
        <w:rPr>
          <w:b/>
          <w:sz w:val="28"/>
        </w:rPr>
      </w:pPr>
      <w:r w:rsidRPr="00653187">
        <w:rPr>
          <w:b/>
          <w:sz w:val="28"/>
        </w:rPr>
        <w:t>ПРЕДПИСАНИЕ</w:t>
      </w:r>
    </w:p>
    <w:p w14:paraId="5FA37962" w14:textId="51B4F080" w:rsidR="00AE623F" w:rsidRPr="00AE623F" w:rsidRDefault="00AE623F" w:rsidP="00116366">
      <w:pPr>
        <w:widowControl w:val="0"/>
        <w:shd w:val="clear" w:color="auto" w:fill="FFFFFF"/>
        <w:ind w:firstLine="709"/>
        <w:jc w:val="both"/>
        <w:rPr>
          <w:color w:val="000000"/>
          <w:spacing w:val="-1"/>
          <w:sz w:val="28"/>
        </w:rPr>
      </w:pPr>
      <w:r w:rsidRPr="00877E58">
        <w:rPr>
          <w:sz w:val="28"/>
          <w:szCs w:val="28"/>
        </w:rPr>
        <w:t xml:space="preserve">Контрольно-счетной палатой </w:t>
      </w:r>
      <w:r w:rsidR="00D87985">
        <w:rPr>
          <w:sz w:val="28"/>
          <w:szCs w:val="28"/>
        </w:rPr>
        <w:t>Липецкой</w:t>
      </w:r>
      <w:r w:rsidRPr="00877E58">
        <w:rPr>
          <w:sz w:val="28"/>
          <w:szCs w:val="28"/>
        </w:rPr>
        <w:t xml:space="preserve"> области с ___ _____ </w:t>
      </w:r>
      <w:r w:rsidR="00722C98" w:rsidRPr="00877E58">
        <w:rPr>
          <w:sz w:val="28"/>
          <w:szCs w:val="28"/>
        </w:rPr>
        <w:t>20</w:t>
      </w:r>
      <w:r w:rsidRPr="00877E58">
        <w:rPr>
          <w:sz w:val="28"/>
          <w:szCs w:val="28"/>
        </w:rPr>
        <w:t>_</w:t>
      </w:r>
      <w:r w:rsidR="00AF7455" w:rsidRPr="00877E58">
        <w:rPr>
          <w:sz w:val="28"/>
          <w:szCs w:val="28"/>
        </w:rPr>
        <w:t>_</w:t>
      </w:r>
      <w:r w:rsidR="00722C98" w:rsidRPr="00877E58">
        <w:rPr>
          <w:sz w:val="28"/>
          <w:szCs w:val="28"/>
        </w:rPr>
        <w:t xml:space="preserve"> г. по ___ _________ 20</w:t>
      </w:r>
      <w:r w:rsidRPr="00877E58">
        <w:rPr>
          <w:sz w:val="28"/>
          <w:szCs w:val="28"/>
        </w:rPr>
        <w:t>_</w:t>
      </w:r>
      <w:r w:rsidR="00AF7455" w:rsidRPr="00877E58">
        <w:rPr>
          <w:sz w:val="28"/>
          <w:szCs w:val="28"/>
        </w:rPr>
        <w:t>_</w:t>
      </w:r>
      <w:r w:rsidRPr="00877E58">
        <w:rPr>
          <w:sz w:val="28"/>
          <w:szCs w:val="28"/>
        </w:rPr>
        <w:t xml:space="preserve"> г. </w:t>
      </w:r>
      <w:r w:rsidR="00877E58" w:rsidRPr="00877E58">
        <w:rPr>
          <w:sz w:val="28"/>
          <w:szCs w:val="28"/>
        </w:rPr>
        <w:t>в соответствии с</w:t>
      </w:r>
      <w:r w:rsidR="00B470CA">
        <w:rPr>
          <w:sz w:val="28"/>
          <w:szCs w:val="28"/>
        </w:rPr>
        <w:t xml:space="preserve"> п. ___ раздела ____</w:t>
      </w:r>
      <w:r w:rsidR="00877E58" w:rsidRPr="00877E58">
        <w:rPr>
          <w:sz w:val="28"/>
          <w:szCs w:val="28"/>
        </w:rPr>
        <w:t xml:space="preserve"> план</w:t>
      </w:r>
      <w:r w:rsidR="00B470CA">
        <w:rPr>
          <w:sz w:val="28"/>
          <w:szCs w:val="28"/>
        </w:rPr>
        <w:t>а</w:t>
      </w:r>
      <w:r w:rsidR="00877E58" w:rsidRPr="00877E58">
        <w:rPr>
          <w:sz w:val="28"/>
          <w:szCs w:val="28"/>
        </w:rPr>
        <w:t xml:space="preserve"> </w:t>
      </w:r>
      <w:r w:rsidR="00D87985">
        <w:rPr>
          <w:sz w:val="28"/>
          <w:szCs w:val="28"/>
        </w:rPr>
        <w:t>работы</w:t>
      </w:r>
      <w:r w:rsidR="00877E58" w:rsidRPr="00877E58">
        <w:rPr>
          <w:sz w:val="28"/>
          <w:szCs w:val="28"/>
        </w:rPr>
        <w:t xml:space="preserve"> на 20__ год </w:t>
      </w:r>
      <w:r w:rsidRPr="00877E58">
        <w:rPr>
          <w:sz w:val="28"/>
          <w:szCs w:val="28"/>
        </w:rPr>
        <w:t>проведен</w:t>
      </w:r>
      <w:r w:rsidR="00E73F55" w:rsidRPr="00877E58">
        <w:rPr>
          <w:sz w:val="28"/>
          <w:szCs w:val="28"/>
        </w:rPr>
        <w:t>о</w:t>
      </w:r>
      <w:r w:rsidRPr="00877E58">
        <w:rPr>
          <w:sz w:val="28"/>
          <w:szCs w:val="28"/>
        </w:rPr>
        <w:t xml:space="preserve"> (проводится) </w:t>
      </w:r>
      <w:r w:rsidR="0099596D" w:rsidRPr="00877E58">
        <w:rPr>
          <w:sz w:val="28"/>
          <w:szCs w:val="28"/>
        </w:rPr>
        <w:t>мероприятие</w:t>
      </w:r>
      <w:r w:rsidR="0099596D">
        <w:rPr>
          <w:spacing w:val="-8"/>
          <w:sz w:val="28"/>
        </w:rPr>
        <w:t xml:space="preserve"> </w:t>
      </w:r>
      <w:r w:rsidRPr="00AE623F">
        <w:rPr>
          <w:color w:val="000000"/>
          <w:spacing w:val="-1"/>
          <w:sz w:val="28"/>
        </w:rPr>
        <w:t>_________________________</w:t>
      </w:r>
      <w:r w:rsidR="00B470CA">
        <w:rPr>
          <w:color w:val="000000"/>
          <w:spacing w:val="-1"/>
          <w:sz w:val="28"/>
        </w:rPr>
        <w:t>_</w:t>
      </w:r>
      <w:r w:rsidRPr="00AE623F">
        <w:rPr>
          <w:color w:val="000000"/>
          <w:spacing w:val="-1"/>
          <w:sz w:val="28"/>
        </w:rPr>
        <w:t xml:space="preserve">. </w:t>
      </w:r>
    </w:p>
    <w:p w14:paraId="1D748AF5" w14:textId="43D67C65" w:rsidR="00AE623F" w:rsidRPr="00AE623F" w:rsidRDefault="00AE623F" w:rsidP="00116366">
      <w:pPr>
        <w:widowControl w:val="0"/>
        <w:shd w:val="clear" w:color="auto" w:fill="FFFFFF"/>
        <w:ind w:firstLine="709"/>
        <w:jc w:val="center"/>
        <w:rPr>
          <w:color w:val="000000"/>
          <w:spacing w:val="-1"/>
          <w:sz w:val="28"/>
        </w:rPr>
      </w:pPr>
      <w:r w:rsidRPr="00AE623F">
        <w:rPr>
          <w:color w:val="000000"/>
          <w:spacing w:val="6"/>
          <w:highlight w:val="white"/>
        </w:rPr>
        <w:t>/наименование мероприятия</w:t>
      </w:r>
      <w:r w:rsidRPr="00AE623F">
        <w:rPr>
          <w:color w:val="000000"/>
          <w:spacing w:val="6"/>
        </w:rPr>
        <w:t>, а также проверяемый объект и проверяемый период, если они не указаны в наименовании)/</w:t>
      </w:r>
    </w:p>
    <w:p w14:paraId="1B039121" w14:textId="166F00F7" w:rsidR="00AE623F" w:rsidRPr="00AE623F" w:rsidRDefault="00AE623F" w:rsidP="00116366">
      <w:pPr>
        <w:widowControl w:val="0"/>
        <w:spacing w:before="120"/>
        <w:ind w:firstLine="709"/>
        <w:jc w:val="both"/>
        <w:rPr>
          <w:sz w:val="28"/>
        </w:rPr>
      </w:pPr>
      <w:r w:rsidRPr="00AE623F">
        <w:rPr>
          <w:sz w:val="28"/>
          <w:szCs w:val="28"/>
        </w:rPr>
        <w:t xml:space="preserve">В результате (ходе) мероприятия выявлено (созданы препятствия) </w:t>
      </w:r>
      <w:r w:rsidRPr="00AE623F">
        <w:rPr>
          <w:sz w:val="28"/>
        </w:rPr>
        <w:t>____________________________________________________</w:t>
      </w:r>
      <w:r w:rsidR="00D87985">
        <w:rPr>
          <w:sz w:val="28"/>
        </w:rPr>
        <w:t>__.</w:t>
      </w:r>
    </w:p>
    <w:p w14:paraId="16274DAC" w14:textId="77777777" w:rsidR="00AE623F" w:rsidRPr="00AE623F" w:rsidRDefault="00AE623F" w:rsidP="00116366">
      <w:pPr>
        <w:widowControl w:val="0"/>
        <w:jc w:val="center"/>
      </w:pPr>
      <w:r w:rsidRPr="00AE623F">
        <w:rPr>
          <w:color w:val="000000"/>
          <w:spacing w:val="6"/>
          <w:highlight w:val="white"/>
        </w:rPr>
        <w:t>/указываются факты нарушений/</w:t>
      </w:r>
    </w:p>
    <w:p w14:paraId="7CDB7EA5" w14:textId="643D964B" w:rsidR="00AE623F" w:rsidRPr="00980300" w:rsidRDefault="00AE623F" w:rsidP="00116366">
      <w:pPr>
        <w:widowControl w:val="0"/>
        <w:spacing w:before="120"/>
        <w:ind w:firstLine="709"/>
        <w:jc w:val="both"/>
        <w:rPr>
          <w:spacing w:val="40"/>
          <w:sz w:val="28"/>
          <w:szCs w:val="28"/>
        </w:rPr>
      </w:pPr>
      <w:r w:rsidRPr="00AE623F">
        <w:rPr>
          <w:sz w:val="28"/>
        </w:rPr>
        <w:t>С учетом изложенного и на основании статьи 1</w:t>
      </w:r>
      <w:r w:rsidR="00D87985">
        <w:rPr>
          <w:sz w:val="28"/>
        </w:rPr>
        <w:t>3</w:t>
      </w:r>
      <w:r w:rsidRPr="00AE623F">
        <w:rPr>
          <w:sz w:val="28"/>
        </w:rPr>
        <w:t xml:space="preserve"> Закона </w:t>
      </w:r>
      <w:r w:rsidR="00D87985">
        <w:rPr>
          <w:sz w:val="28"/>
        </w:rPr>
        <w:t>Липецкой</w:t>
      </w:r>
      <w:r w:rsidRPr="00AE623F">
        <w:rPr>
          <w:sz w:val="28"/>
        </w:rPr>
        <w:t xml:space="preserve"> области от </w:t>
      </w:r>
      <w:r w:rsidR="00D87985">
        <w:rPr>
          <w:sz w:val="28"/>
        </w:rPr>
        <w:t>14</w:t>
      </w:r>
      <w:r w:rsidRPr="00AE623F">
        <w:rPr>
          <w:sz w:val="28"/>
        </w:rPr>
        <w:t>.0</w:t>
      </w:r>
      <w:r w:rsidR="00D87985">
        <w:rPr>
          <w:sz w:val="28"/>
        </w:rPr>
        <w:t>7</w:t>
      </w:r>
      <w:r w:rsidRPr="00AE623F">
        <w:rPr>
          <w:sz w:val="28"/>
        </w:rPr>
        <w:t>.</w:t>
      </w:r>
      <w:r w:rsidR="00D87985">
        <w:rPr>
          <w:sz w:val="28"/>
        </w:rPr>
        <w:t>2011</w:t>
      </w:r>
      <w:r w:rsidRPr="00AE623F">
        <w:rPr>
          <w:sz w:val="28"/>
        </w:rPr>
        <w:t xml:space="preserve"> № </w:t>
      </w:r>
      <w:r w:rsidR="00D87985">
        <w:rPr>
          <w:sz w:val="28"/>
        </w:rPr>
        <w:t>517-ОЗ</w:t>
      </w:r>
      <w:r w:rsidRPr="00AE623F">
        <w:rPr>
          <w:sz w:val="28"/>
        </w:rPr>
        <w:t xml:space="preserve"> «О Контрольно-счетной палате </w:t>
      </w:r>
      <w:r w:rsidR="00D87985">
        <w:rPr>
          <w:sz w:val="28"/>
        </w:rPr>
        <w:t>Липецкой</w:t>
      </w:r>
      <w:r w:rsidRPr="00AE623F">
        <w:rPr>
          <w:sz w:val="28"/>
        </w:rPr>
        <w:t xml:space="preserve"> области», </w:t>
      </w:r>
      <w:bookmarkStart w:id="1" w:name="_GoBack"/>
      <w:bookmarkEnd w:id="1"/>
      <w:r w:rsidRPr="007F7D34">
        <w:rPr>
          <w:b/>
          <w:sz w:val="28"/>
          <w:szCs w:val="28"/>
        </w:rPr>
        <w:t>ПРЕДПИСАНО</w:t>
      </w:r>
      <w:r w:rsidR="00980300">
        <w:rPr>
          <w:b/>
          <w:sz w:val="28"/>
          <w:szCs w:val="28"/>
        </w:rPr>
        <w:t xml:space="preserve"> </w:t>
      </w:r>
      <w:r w:rsidR="00980300" w:rsidRPr="00980300">
        <w:rPr>
          <w:sz w:val="28"/>
          <w:szCs w:val="28"/>
        </w:rPr>
        <w:t>в срок до __ ____________ 20___г.</w:t>
      </w:r>
      <w:r w:rsidRPr="00980300">
        <w:rPr>
          <w:sz w:val="28"/>
          <w:szCs w:val="28"/>
        </w:rPr>
        <w:t>:</w:t>
      </w:r>
    </w:p>
    <w:p w14:paraId="0B9684DE" w14:textId="77777777" w:rsidR="00AE623F" w:rsidRPr="00AE623F" w:rsidRDefault="00AE623F" w:rsidP="00116366">
      <w:pPr>
        <w:ind w:firstLine="709"/>
        <w:jc w:val="both"/>
        <w:rPr>
          <w:sz w:val="28"/>
        </w:rPr>
      </w:pPr>
      <w:r w:rsidRPr="00AE623F">
        <w:rPr>
          <w:sz w:val="28"/>
        </w:rPr>
        <w:t>1. _________________________________________________________</w:t>
      </w:r>
      <w:r w:rsidR="00F826F0">
        <w:rPr>
          <w:sz w:val="28"/>
        </w:rPr>
        <w:t>.</w:t>
      </w:r>
    </w:p>
    <w:p w14:paraId="2873F51E" w14:textId="77777777" w:rsidR="00AE623F" w:rsidRDefault="00AE623F" w:rsidP="00116366">
      <w:pPr>
        <w:ind w:firstLine="709"/>
        <w:jc w:val="both"/>
        <w:rPr>
          <w:sz w:val="28"/>
        </w:rPr>
      </w:pPr>
      <w:r w:rsidRPr="00AE623F">
        <w:rPr>
          <w:sz w:val="28"/>
        </w:rPr>
        <w:t>2. _________________________________________________________</w:t>
      </w:r>
      <w:r w:rsidR="00F826F0">
        <w:rPr>
          <w:sz w:val="28"/>
        </w:rPr>
        <w:t>.</w:t>
      </w:r>
    </w:p>
    <w:p w14:paraId="038F49C8" w14:textId="05F7236C" w:rsidR="00AE623F" w:rsidRDefault="00980300" w:rsidP="00980300">
      <w:pPr>
        <w:widowControl w:val="0"/>
        <w:ind w:firstLine="709"/>
        <w:jc w:val="both"/>
        <w:rPr>
          <w:color w:val="000000"/>
          <w:spacing w:val="6"/>
        </w:rPr>
      </w:pPr>
      <w:r>
        <w:rPr>
          <w:sz w:val="28"/>
        </w:rPr>
        <w:t xml:space="preserve">О </w:t>
      </w:r>
      <w:r w:rsidRPr="00AE623F">
        <w:rPr>
          <w:sz w:val="28"/>
        </w:rPr>
        <w:t xml:space="preserve">выполнении настоящего предписания </w:t>
      </w:r>
      <w:r w:rsidR="00895A7F">
        <w:rPr>
          <w:sz w:val="28"/>
        </w:rPr>
        <w:t xml:space="preserve">и принятых мерах </w:t>
      </w:r>
      <w:r w:rsidR="00D87985">
        <w:rPr>
          <w:sz w:val="28"/>
        </w:rPr>
        <w:t xml:space="preserve">                                    </w:t>
      </w:r>
      <w:r w:rsidR="00895A7F">
        <w:rPr>
          <w:sz w:val="28"/>
        </w:rPr>
        <w:t xml:space="preserve">по результатам выполнения настоящего предписания </w:t>
      </w:r>
      <w:r w:rsidR="00D0721F">
        <w:rPr>
          <w:sz w:val="28"/>
        </w:rPr>
        <w:t xml:space="preserve">необходимо </w:t>
      </w:r>
      <w:r>
        <w:rPr>
          <w:sz w:val="28"/>
        </w:rPr>
        <w:t xml:space="preserve">в вышеуказанный срок проинформировать </w:t>
      </w:r>
      <w:r w:rsidRPr="00AE623F">
        <w:rPr>
          <w:sz w:val="28"/>
        </w:rPr>
        <w:t xml:space="preserve">Контрольно-счетную палату </w:t>
      </w:r>
      <w:r w:rsidR="00D87985">
        <w:rPr>
          <w:sz w:val="28"/>
        </w:rPr>
        <w:t>Липецкой</w:t>
      </w:r>
      <w:r w:rsidRPr="00AE623F">
        <w:rPr>
          <w:sz w:val="28"/>
        </w:rPr>
        <w:t xml:space="preserve"> области </w:t>
      </w:r>
      <w:r w:rsidRPr="00FB1903">
        <w:rPr>
          <w:bCs/>
          <w:sz w:val="28"/>
          <w:szCs w:val="28"/>
        </w:rPr>
        <w:t>с приложением копий подтверждающих документов</w:t>
      </w:r>
      <w:r>
        <w:rPr>
          <w:sz w:val="28"/>
        </w:rPr>
        <w:t>.</w:t>
      </w:r>
    </w:p>
    <w:p w14:paraId="2DF6FA65" w14:textId="751691EA" w:rsidR="00AB345A" w:rsidRDefault="00ED13B2" w:rsidP="00AB345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A2F5E">
        <w:rPr>
          <w:bCs/>
          <w:sz w:val="28"/>
          <w:szCs w:val="28"/>
        </w:rPr>
        <w:t>Уведомляем, что в соответствии с ч. 20 ст. 19.5 КоАП РФ невыполнение в установленный срок законного пред</w:t>
      </w:r>
      <w:r>
        <w:rPr>
          <w:bCs/>
          <w:sz w:val="28"/>
          <w:szCs w:val="28"/>
        </w:rPr>
        <w:t>писания</w:t>
      </w:r>
      <w:r w:rsidRPr="002A2F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Контрольно-счетной палаты </w:t>
      </w:r>
      <w:r w:rsidR="00D87985">
        <w:rPr>
          <w:bCs/>
          <w:sz w:val="28"/>
          <w:szCs w:val="28"/>
        </w:rPr>
        <w:t>Липецкой</w:t>
      </w:r>
      <w:r>
        <w:rPr>
          <w:bCs/>
          <w:sz w:val="28"/>
          <w:szCs w:val="28"/>
        </w:rPr>
        <w:t xml:space="preserve"> области</w:t>
      </w:r>
      <w:r w:rsidRPr="002A2F5E">
        <w:rPr>
          <w:bCs/>
          <w:sz w:val="28"/>
          <w:szCs w:val="28"/>
        </w:rPr>
        <w:t xml:space="preserve"> влечет административную ответственность должностных лиц.</w:t>
      </w:r>
    </w:p>
    <w:p w14:paraId="7CCFA3A1" w14:textId="77777777" w:rsidR="00AB345A" w:rsidRDefault="00AB345A" w:rsidP="00AB345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A5DE919" w14:textId="6EC1F7FE" w:rsidR="00296FA6" w:rsidRDefault="00AE623F" w:rsidP="00AB345A">
      <w:pPr>
        <w:autoSpaceDE w:val="0"/>
        <w:autoSpaceDN w:val="0"/>
        <w:adjustRightInd w:val="0"/>
        <w:jc w:val="both"/>
        <w:rPr>
          <w:sz w:val="28"/>
        </w:rPr>
      </w:pPr>
      <w:r w:rsidRPr="00116366">
        <w:rPr>
          <w:sz w:val="28"/>
        </w:rPr>
        <w:t xml:space="preserve">Председатель </w:t>
      </w:r>
      <w:r w:rsidRPr="00116366">
        <w:rPr>
          <w:sz w:val="28"/>
        </w:rPr>
        <w:tab/>
      </w:r>
      <w:r w:rsidR="00116366">
        <w:rPr>
          <w:sz w:val="28"/>
        </w:rPr>
        <w:t xml:space="preserve">                                                                               </w:t>
      </w:r>
      <w:r w:rsidR="00B310D0">
        <w:rPr>
          <w:sz w:val="28"/>
        </w:rPr>
        <w:t xml:space="preserve">      </w:t>
      </w:r>
      <w:r w:rsidR="00ED13B2">
        <w:rPr>
          <w:sz w:val="28"/>
        </w:rPr>
        <w:t xml:space="preserve">    </w:t>
      </w:r>
      <w:r w:rsidR="00B310D0">
        <w:rPr>
          <w:sz w:val="28"/>
        </w:rPr>
        <w:t xml:space="preserve">    </w:t>
      </w:r>
      <w:r w:rsidRPr="00116366">
        <w:rPr>
          <w:sz w:val="28"/>
        </w:rPr>
        <w:t>ФИО</w:t>
      </w:r>
    </w:p>
    <w:p w14:paraId="2253B6F3" w14:textId="009E3C82" w:rsidR="00AB345A" w:rsidRDefault="00AB345A" w:rsidP="00AB345A">
      <w:pPr>
        <w:autoSpaceDE w:val="0"/>
        <w:autoSpaceDN w:val="0"/>
        <w:adjustRightInd w:val="0"/>
        <w:jc w:val="both"/>
        <w:rPr>
          <w:sz w:val="28"/>
        </w:rPr>
      </w:pPr>
    </w:p>
    <w:p w14:paraId="16BFFC1D" w14:textId="77777777" w:rsidR="00AB345A" w:rsidRDefault="00AB345A" w:rsidP="00AB345A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5E37A040" w14:textId="77777777" w:rsidR="00AB345A" w:rsidRDefault="00AB345A" w:rsidP="00AB345A">
      <w:pPr>
        <w:rPr>
          <w:sz w:val="28"/>
          <w:szCs w:val="28"/>
        </w:rPr>
      </w:pPr>
    </w:p>
    <w:p w14:paraId="170BAE8A" w14:textId="77777777" w:rsidR="00AB345A" w:rsidRDefault="00AB345A" w:rsidP="00AB345A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36339E34" w14:textId="77777777" w:rsidR="00AB345A" w:rsidRDefault="00AB345A" w:rsidP="00AB345A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754901F6" w14:textId="77777777" w:rsidR="00AB345A" w:rsidRDefault="00AB345A" w:rsidP="00AB345A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0CDD28BD" w14:textId="77777777" w:rsidR="00AB345A" w:rsidRDefault="00AB345A" w:rsidP="00AB345A">
      <w:pPr>
        <w:rPr>
          <w:sz w:val="28"/>
          <w:szCs w:val="28"/>
        </w:rPr>
      </w:pPr>
    </w:p>
    <w:p w14:paraId="1B70A391" w14:textId="77777777" w:rsidR="00AB345A" w:rsidRDefault="00AB345A" w:rsidP="00AB345A">
      <w:pPr>
        <w:rPr>
          <w:sz w:val="28"/>
          <w:szCs w:val="28"/>
        </w:rPr>
      </w:pPr>
    </w:p>
    <w:p w14:paraId="537FB014" w14:textId="77777777" w:rsidR="00DD1698" w:rsidRPr="00DD1698" w:rsidRDefault="00DD1698" w:rsidP="00DD1698">
      <w:pPr>
        <w:rPr>
          <w:sz w:val="28"/>
          <w:szCs w:val="28"/>
        </w:rPr>
      </w:pPr>
      <w:r w:rsidRPr="00DD1698">
        <w:rPr>
          <w:sz w:val="28"/>
          <w:szCs w:val="28"/>
        </w:rPr>
        <w:t xml:space="preserve">Начальник отдела/Ведущий инспектор отдела </w:t>
      </w:r>
    </w:p>
    <w:p w14:paraId="6492D40B" w14:textId="77777777" w:rsidR="00DD1698" w:rsidRPr="00DD1698" w:rsidRDefault="00DD1698" w:rsidP="00DD1698">
      <w:pPr>
        <w:rPr>
          <w:sz w:val="28"/>
          <w:szCs w:val="28"/>
        </w:rPr>
      </w:pPr>
      <w:r w:rsidRPr="00DD1698">
        <w:rPr>
          <w:sz w:val="28"/>
          <w:szCs w:val="28"/>
        </w:rPr>
        <w:t xml:space="preserve">методического и правового обеспечения </w:t>
      </w:r>
    </w:p>
    <w:p w14:paraId="6FDD8F99" w14:textId="77777777" w:rsidR="00DD1698" w:rsidRDefault="00DD1698" w:rsidP="00DD1698">
      <w:pPr>
        <w:rPr>
          <w:szCs w:val="28"/>
        </w:rPr>
      </w:pPr>
      <w:r w:rsidRPr="00DD1698"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5183EB7E" w14:textId="423DAF6D" w:rsidR="00AB345A" w:rsidRPr="00AB345A" w:rsidRDefault="00AB345A" w:rsidP="00AB345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AB345A" w:rsidRPr="00AB345A" w:rsidSect="00D879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34" w:right="851" w:bottom="1134" w:left="1701" w:header="709" w:footer="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6C562" w14:textId="77777777" w:rsidR="00E80E6D" w:rsidRDefault="00E80E6D">
      <w:r>
        <w:separator/>
      </w:r>
    </w:p>
  </w:endnote>
  <w:endnote w:type="continuationSeparator" w:id="0">
    <w:p w14:paraId="14542201" w14:textId="77777777" w:rsidR="00E80E6D" w:rsidRDefault="00E8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FDA39" w14:textId="77777777" w:rsidR="005143BF" w:rsidRDefault="005143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C4B90" w14:textId="77777777" w:rsidR="005143BF" w:rsidRDefault="005143B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0D5E" w14:textId="77777777" w:rsidR="005143BF" w:rsidRDefault="005143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50A0" w14:textId="77777777" w:rsidR="00E80E6D" w:rsidRDefault="00E80E6D">
      <w:r>
        <w:separator/>
      </w:r>
    </w:p>
  </w:footnote>
  <w:footnote w:type="continuationSeparator" w:id="0">
    <w:p w14:paraId="27ED77EA" w14:textId="77777777" w:rsidR="00E80E6D" w:rsidRDefault="00E8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D5F5" w14:textId="77777777" w:rsidR="005143BF" w:rsidRDefault="005143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7CA4B" w14:textId="77777777" w:rsidR="00895A7F" w:rsidRDefault="00895A7F" w:rsidP="00895A7F">
    <w:pPr>
      <w:pStyle w:val="21"/>
      <w:shd w:val="clear" w:color="auto" w:fill="auto"/>
      <w:tabs>
        <w:tab w:val="center" w:pos="4606"/>
        <w:tab w:val="right" w:pos="9212"/>
      </w:tabs>
      <w:spacing w:before="0" w:after="0" w:line="20" w:lineRule="atLeast"/>
      <w:ind w:right="142" w:firstLine="0"/>
      <w:rPr>
        <w:b w:val="0"/>
        <w:sz w:val="24"/>
        <w:szCs w:val="24"/>
      </w:rPr>
    </w:pPr>
    <w:r>
      <w:rPr>
        <w:b w:val="0"/>
        <w:sz w:val="24"/>
        <w:szCs w:val="24"/>
      </w:rPr>
      <w:tab/>
    </w:r>
  </w:p>
  <w:p w14:paraId="70F847B4" w14:textId="77777777" w:rsidR="00895A7F" w:rsidRDefault="00895A7F" w:rsidP="00133C5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</w:p>
  <w:p w14:paraId="7FE3C7E3" w14:textId="3B972760" w:rsidR="00895A7F" w:rsidRPr="006F08F6" w:rsidRDefault="00895A7F" w:rsidP="005143BF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 xml:space="preserve">Приложение № </w:t>
    </w:r>
    <w:r w:rsidR="00DA52E6">
      <w:rPr>
        <w:b w:val="0"/>
        <w:sz w:val="24"/>
        <w:szCs w:val="24"/>
      </w:rPr>
      <w:t>17</w:t>
    </w:r>
    <w:r w:rsidRPr="006F08F6">
      <w:rPr>
        <w:b w:val="0"/>
        <w:sz w:val="24"/>
        <w:szCs w:val="24"/>
      </w:rPr>
      <w:t xml:space="preserve"> </w:t>
    </w:r>
  </w:p>
  <w:p w14:paraId="60784746" w14:textId="05065F6C" w:rsidR="00895A7F" w:rsidRPr="006F08F6" w:rsidRDefault="00895A7F" w:rsidP="00133C5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к С</w:t>
    </w:r>
    <w:r w:rsidR="00100E86">
      <w:rPr>
        <w:b w:val="0"/>
        <w:sz w:val="24"/>
        <w:szCs w:val="24"/>
      </w:rPr>
      <w:t>ВГ</w:t>
    </w:r>
    <w:r w:rsidRPr="006F08F6">
      <w:rPr>
        <w:b w:val="0"/>
        <w:sz w:val="24"/>
        <w:szCs w:val="24"/>
      </w:rPr>
      <w:t xml:space="preserve">ФК 001 </w:t>
    </w:r>
  </w:p>
  <w:p w14:paraId="0153335B" w14:textId="00793B1D" w:rsidR="00895A7F" w:rsidRDefault="00895A7F" w:rsidP="00133C5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«</w:t>
    </w:r>
    <w:r w:rsidR="00D87985" w:rsidRPr="006F08F6">
      <w:rPr>
        <w:b w:val="0"/>
        <w:sz w:val="24"/>
        <w:szCs w:val="24"/>
      </w:rPr>
      <w:t xml:space="preserve">Общие правила </w:t>
    </w:r>
    <w:r w:rsidR="00D87985">
      <w:rPr>
        <w:b w:val="0"/>
        <w:sz w:val="24"/>
        <w:szCs w:val="24"/>
      </w:rPr>
      <w:t>п</w:t>
    </w:r>
    <w:r w:rsidRPr="006F08F6">
      <w:rPr>
        <w:b w:val="0"/>
        <w:sz w:val="24"/>
        <w:szCs w:val="24"/>
      </w:rPr>
      <w:t>роведени</w:t>
    </w:r>
    <w:r w:rsidR="00D87985">
      <w:rPr>
        <w:b w:val="0"/>
        <w:sz w:val="24"/>
        <w:szCs w:val="24"/>
      </w:rPr>
      <w:t>я</w:t>
    </w:r>
    <w:r w:rsidRPr="006F08F6">
      <w:rPr>
        <w:b w:val="0"/>
        <w:sz w:val="24"/>
        <w:szCs w:val="24"/>
      </w:rPr>
      <w:t xml:space="preserve"> контрольных мероприятий»</w:t>
    </w:r>
  </w:p>
  <w:p w14:paraId="6198B51F" w14:textId="77777777" w:rsidR="00162B93" w:rsidRPr="006F08F6" w:rsidRDefault="00162B93" w:rsidP="00133C55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E0AB6" w14:textId="77777777" w:rsidR="005143BF" w:rsidRDefault="005143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85"/>
    <w:rsid w:val="000121C3"/>
    <w:rsid w:val="000159FF"/>
    <w:rsid w:val="0002451C"/>
    <w:rsid w:val="0003093C"/>
    <w:rsid w:val="00057952"/>
    <w:rsid w:val="00057B6E"/>
    <w:rsid w:val="00070F61"/>
    <w:rsid w:val="00074CA1"/>
    <w:rsid w:val="00076C9B"/>
    <w:rsid w:val="0008026B"/>
    <w:rsid w:val="00081E79"/>
    <w:rsid w:val="00085A34"/>
    <w:rsid w:val="00087C51"/>
    <w:rsid w:val="00090207"/>
    <w:rsid w:val="000921C4"/>
    <w:rsid w:val="00095185"/>
    <w:rsid w:val="000973B5"/>
    <w:rsid w:val="000B0FA5"/>
    <w:rsid w:val="000B19BC"/>
    <w:rsid w:val="000B7489"/>
    <w:rsid w:val="000C2991"/>
    <w:rsid w:val="000C4313"/>
    <w:rsid w:val="000C6794"/>
    <w:rsid w:val="000D6382"/>
    <w:rsid w:val="000D701E"/>
    <w:rsid w:val="000E1217"/>
    <w:rsid w:val="000E77DE"/>
    <w:rsid w:val="000F1E5A"/>
    <w:rsid w:val="00100E86"/>
    <w:rsid w:val="001017C7"/>
    <w:rsid w:val="00101DAF"/>
    <w:rsid w:val="00111AD0"/>
    <w:rsid w:val="00111DCA"/>
    <w:rsid w:val="00113854"/>
    <w:rsid w:val="00115B25"/>
    <w:rsid w:val="00116366"/>
    <w:rsid w:val="00126530"/>
    <w:rsid w:val="001277FF"/>
    <w:rsid w:val="001334F5"/>
    <w:rsid w:val="00133C55"/>
    <w:rsid w:val="00134001"/>
    <w:rsid w:val="00141B22"/>
    <w:rsid w:val="00144468"/>
    <w:rsid w:val="00160489"/>
    <w:rsid w:val="00162B93"/>
    <w:rsid w:val="00180052"/>
    <w:rsid w:val="001A069D"/>
    <w:rsid w:val="001A44B9"/>
    <w:rsid w:val="001A4DBA"/>
    <w:rsid w:val="001B7D51"/>
    <w:rsid w:val="001C213B"/>
    <w:rsid w:val="001C5A5D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2231A"/>
    <w:rsid w:val="00225B94"/>
    <w:rsid w:val="00225DEA"/>
    <w:rsid w:val="00227C53"/>
    <w:rsid w:val="00250740"/>
    <w:rsid w:val="0026678A"/>
    <w:rsid w:val="0029482F"/>
    <w:rsid w:val="00296FA6"/>
    <w:rsid w:val="002A3987"/>
    <w:rsid w:val="002A4B01"/>
    <w:rsid w:val="002C12A4"/>
    <w:rsid w:val="002C5099"/>
    <w:rsid w:val="002D3E3F"/>
    <w:rsid w:val="002D6160"/>
    <w:rsid w:val="002E46C8"/>
    <w:rsid w:val="002E507A"/>
    <w:rsid w:val="00336142"/>
    <w:rsid w:val="003527C1"/>
    <w:rsid w:val="0035750A"/>
    <w:rsid w:val="00364046"/>
    <w:rsid w:val="00371244"/>
    <w:rsid w:val="00375ACB"/>
    <w:rsid w:val="00377957"/>
    <w:rsid w:val="003848F3"/>
    <w:rsid w:val="003855A5"/>
    <w:rsid w:val="00385DCF"/>
    <w:rsid w:val="00392283"/>
    <w:rsid w:val="00392445"/>
    <w:rsid w:val="003C0918"/>
    <w:rsid w:val="003C6EFD"/>
    <w:rsid w:val="003D140F"/>
    <w:rsid w:val="003F146D"/>
    <w:rsid w:val="003F1878"/>
    <w:rsid w:val="004031B0"/>
    <w:rsid w:val="00404C00"/>
    <w:rsid w:val="00405ED0"/>
    <w:rsid w:val="00421A42"/>
    <w:rsid w:val="0043559A"/>
    <w:rsid w:val="004534C7"/>
    <w:rsid w:val="0045745A"/>
    <w:rsid w:val="00465CCD"/>
    <w:rsid w:val="00486714"/>
    <w:rsid w:val="004A22F3"/>
    <w:rsid w:val="004A730D"/>
    <w:rsid w:val="004A78D3"/>
    <w:rsid w:val="004D337B"/>
    <w:rsid w:val="005047C3"/>
    <w:rsid w:val="005063E2"/>
    <w:rsid w:val="005143BF"/>
    <w:rsid w:val="0051785B"/>
    <w:rsid w:val="00520217"/>
    <w:rsid w:val="00536077"/>
    <w:rsid w:val="00547B8F"/>
    <w:rsid w:val="0055014E"/>
    <w:rsid w:val="005616E8"/>
    <w:rsid w:val="0057624B"/>
    <w:rsid w:val="00577946"/>
    <w:rsid w:val="00581011"/>
    <w:rsid w:val="00591B98"/>
    <w:rsid w:val="005B023B"/>
    <w:rsid w:val="005C3270"/>
    <w:rsid w:val="005C6B3C"/>
    <w:rsid w:val="005E3B26"/>
    <w:rsid w:val="005E624A"/>
    <w:rsid w:val="005F7825"/>
    <w:rsid w:val="0060039A"/>
    <w:rsid w:val="00601DC7"/>
    <w:rsid w:val="00611044"/>
    <w:rsid w:val="00616E59"/>
    <w:rsid w:val="006263D4"/>
    <w:rsid w:val="00633B46"/>
    <w:rsid w:val="0064228C"/>
    <w:rsid w:val="00644822"/>
    <w:rsid w:val="00645323"/>
    <w:rsid w:val="006479D3"/>
    <w:rsid w:val="006502AA"/>
    <w:rsid w:val="00650467"/>
    <w:rsid w:val="00653187"/>
    <w:rsid w:val="0066131A"/>
    <w:rsid w:val="00663E38"/>
    <w:rsid w:val="00663EC8"/>
    <w:rsid w:val="00666ECF"/>
    <w:rsid w:val="00672CF4"/>
    <w:rsid w:val="0067390D"/>
    <w:rsid w:val="00676D4C"/>
    <w:rsid w:val="006771F7"/>
    <w:rsid w:val="00680994"/>
    <w:rsid w:val="00680C77"/>
    <w:rsid w:val="00684239"/>
    <w:rsid w:val="006C0636"/>
    <w:rsid w:val="006C0D85"/>
    <w:rsid w:val="006D5B2F"/>
    <w:rsid w:val="006D5CF5"/>
    <w:rsid w:val="006E2F37"/>
    <w:rsid w:val="006F1AD5"/>
    <w:rsid w:val="007213AA"/>
    <w:rsid w:val="00722C98"/>
    <w:rsid w:val="007459EB"/>
    <w:rsid w:val="00750007"/>
    <w:rsid w:val="00756E55"/>
    <w:rsid w:val="00763BCC"/>
    <w:rsid w:val="00771B15"/>
    <w:rsid w:val="007810FE"/>
    <w:rsid w:val="0078112E"/>
    <w:rsid w:val="007A4AD1"/>
    <w:rsid w:val="007A6C6D"/>
    <w:rsid w:val="007B1202"/>
    <w:rsid w:val="007B27E4"/>
    <w:rsid w:val="007B58E4"/>
    <w:rsid w:val="007D0586"/>
    <w:rsid w:val="007D14DC"/>
    <w:rsid w:val="007D5E03"/>
    <w:rsid w:val="007E513A"/>
    <w:rsid w:val="007E5270"/>
    <w:rsid w:val="007F35E2"/>
    <w:rsid w:val="007F7D34"/>
    <w:rsid w:val="0080583C"/>
    <w:rsid w:val="008131C4"/>
    <w:rsid w:val="008172DC"/>
    <w:rsid w:val="0082370A"/>
    <w:rsid w:val="0082762D"/>
    <w:rsid w:val="0083755B"/>
    <w:rsid w:val="00856080"/>
    <w:rsid w:val="00877E58"/>
    <w:rsid w:val="00893209"/>
    <w:rsid w:val="00895A7F"/>
    <w:rsid w:val="008A04A3"/>
    <w:rsid w:val="008A706F"/>
    <w:rsid w:val="008A7FCA"/>
    <w:rsid w:val="008B1398"/>
    <w:rsid w:val="008B2F2F"/>
    <w:rsid w:val="008B4A7F"/>
    <w:rsid w:val="008B705D"/>
    <w:rsid w:val="008C2C7E"/>
    <w:rsid w:val="008D0DD2"/>
    <w:rsid w:val="00915741"/>
    <w:rsid w:val="009304DB"/>
    <w:rsid w:val="0093179B"/>
    <w:rsid w:val="00944B36"/>
    <w:rsid w:val="00954E4B"/>
    <w:rsid w:val="009778B2"/>
    <w:rsid w:val="00980300"/>
    <w:rsid w:val="00982D32"/>
    <w:rsid w:val="009945DE"/>
    <w:rsid w:val="0099596D"/>
    <w:rsid w:val="009A4A06"/>
    <w:rsid w:val="009A7393"/>
    <w:rsid w:val="009B0A92"/>
    <w:rsid w:val="009B5B5E"/>
    <w:rsid w:val="009E6293"/>
    <w:rsid w:val="009F1210"/>
    <w:rsid w:val="009F7318"/>
    <w:rsid w:val="00A000FA"/>
    <w:rsid w:val="00A05487"/>
    <w:rsid w:val="00A23668"/>
    <w:rsid w:val="00A2691D"/>
    <w:rsid w:val="00A3722E"/>
    <w:rsid w:val="00A37457"/>
    <w:rsid w:val="00A40785"/>
    <w:rsid w:val="00A64C2C"/>
    <w:rsid w:val="00A70CB1"/>
    <w:rsid w:val="00A82BAC"/>
    <w:rsid w:val="00A874E7"/>
    <w:rsid w:val="00A94A5E"/>
    <w:rsid w:val="00A9610A"/>
    <w:rsid w:val="00A978E6"/>
    <w:rsid w:val="00AA2EAC"/>
    <w:rsid w:val="00AA33FD"/>
    <w:rsid w:val="00AA45CB"/>
    <w:rsid w:val="00AB345A"/>
    <w:rsid w:val="00AC6B09"/>
    <w:rsid w:val="00AD42E5"/>
    <w:rsid w:val="00AE623F"/>
    <w:rsid w:val="00AF311A"/>
    <w:rsid w:val="00AF51F2"/>
    <w:rsid w:val="00AF68A5"/>
    <w:rsid w:val="00AF7455"/>
    <w:rsid w:val="00B310D0"/>
    <w:rsid w:val="00B31747"/>
    <w:rsid w:val="00B46768"/>
    <w:rsid w:val="00B470CA"/>
    <w:rsid w:val="00B73FF1"/>
    <w:rsid w:val="00B740FC"/>
    <w:rsid w:val="00B74667"/>
    <w:rsid w:val="00B757FB"/>
    <w:rsid w:val="00B76FF7"/>
    <w:rsid w:val="00B91E80"/>
    <w:rsid w:val="00B92728"/>
    <w:rsid w:val="00BA094F"/>
    <w:rsid w:val="00BA4902"/>
    <w:rsid w:val="00BB291B"/>
    <w:rsid w:val="00BB3D5B"/>
    <w:rsid w:val="00BC2A53"/>
    <w:rsid w:val="00BD335D"/>
    <w:rsid w:val="00BD5915"/>
    <w:rsid w:val="00BE0B99"/>
    <w:rsid w:val="00BE1027"/>
    <w:rsid w:val="00BE210B"/>
    <w:rsid w:val="00BE2EB5"/>
    <w:rsid w:val="00BE4F0E"/>
    <w:rsid w:val="00BF4FD4"/>
    <w:rsid w:val="00BF76AD"/>
    <w:rsid w:val="00BF7A05"/>
    <w:rsid w:val="00C01128"/>
    <w:rsid w:val="00C06F67"/>
    <w:rsid w:val="00C1485B"/>
    <w:rsid w:val="00C27CA4"/>
    <w:rsid w:val="00C30685"/>
    <w:rsid w:val="00C30916"/>
    <w:rsid w:val="00C34439"/>
    <w:rsid w:val="00C3653C"/>
    <w:rsid w:val="00C477CA"/>
    <w:rsid w:val="00C503E9"/>
    <w:rsid w:val="00C5110B"/>
    <w:rsid w:val="00C62B81"/>
    <w:rsid w:val="00C64BD9"/>
    <w:rsid w:val="00C64E00"/>
    <w:rsid w:val="00C71E1C"/>
    <w:rsid w:val="00C866A5"/>
    <w:rsid w:val="00C97359"/>
    <w:rsid w:val="00CC662F"/>
    <w:rsid w:val="00CD2096"/>
    <w:rsid w:val="00CD4992"/>
    <w:rsid w:val="00CD6660"/>
    <w:rsid w:val="00CE7B3A"/>
    <w:rsid w:val="00CF1329"/>
    <w:rsid w:val="00D02914"/>
    <w:rsid w:val="00D0625A"/>
    <w:rsid w:val="00D0721F"/>
    <w:rsid w:val="00D26CEF"/>
    <w:rsid w:val="00D350EA"/>
    <w:rsid w:val="00D36EAA"/>
    <w:rsid w:val="00D459AA"/>
    <w:rsid w:val="00D461DD"/>
    <w:rsid w:val="00D52834"/>
    <w:rsid w:val="00D563E6"/>
    <w:rsid w:val="00D65126"/>
    <w:rsid w:val="00D76797"/>
    <w:rsid w:val="00D871E8"/>
    <w:rsid w:val="00D87985"/>
    <w:rsid w:val="00D97365"/>
    <w:rsid w:val="00DA31B6"/>
    <w:rsid w:val="00DA428E"/>
    <w:rsid w:val="00DA52E6"/>
    <w:rsid w:val="00DB6B3D"/>
    <w:rsid w:val="00DC7964"/>
    <w:rsid w:val="00DD1698"/>
    <w:rsid w:val="00DE354D"/>
    <w:rsid w:val="00DE47E5"/>
    <w:rsid w:val="00E32B4F"/>
    <w:rsid w:val="00E35157"/>
    <w:rsid w:val="00E37134"/>
    <w:rsid w:val="00E47DCD"/>
    <w:rsid w:val="00E51935"/>
    <w:rsid w:val="00E544CF"/>
    <w:rsid w:val="00E55832"/>
    <w:rsid w:val="00E61118"/>
    <w:rsid w:val="00E619FA"/>
    <w:rsid w:val="00E6234D"/>
    <w:rsid w:val="00E73F55"/>
    <w:rsid w:val="00E75FE8"/>
    <w:rsid w:val="00E80E6D"/>
    <w:rsid w:val="00E81FBF"/>
    <w:rsid w:val="00E97C42"/>
    <w:rsid w:val="00EA7E07"/>
    <w:rsid w:val="00EB0B9E"/>
    <w:rsid w:val="00EC6121"/>
    <w:rsid w:val="00ED13B2"/>
    <w:rsid w:val="00ED3F34"/>
    <w:rsid w:val="00ED6012"/>
    <w:rsid w:val="00EE1F99"/>
    <w:rsid w:val="00EF185D"/>
    <w:rsid w:val="00F020A6"/>
    <w:rsid w:val="00F10F14"/>
    <w:rsid w:val="00F145D9"/>
    <w:rsid w:val="00F2202D"/>
    <w:rsid w:val="00F269D5"/>
    <w:rsid w:val="00F37C75"/>
    <w:rsid w:val="00F41C86"/>
    <w:rsid w:val="00F44F19"/>
    <w:rsid w:val="00F50F83"/>
    <w:rsid w:val="00F532D5"/>
    <w:rsid w:val="00F64042"/>
    <w:rsid w:val="00F7335B"/>
    <w:rsid w:val="00F762CE"/>
    <w:rsid w:val="00F77323"/>
    <w:rsid w:val="00F826F0"/>
    <w:rsid w:val="00F83968"/>
    <w:rsid w:val="00FB15F6"/>
    <w:rsid w:val="00FB74CB"/>
    <w:rsid w:val="00FC4C09"/>
    <w:rsid w:val="00FD57C5"/>
    <w:rsid w:val="00FD64A8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0909A"/>
  <w15:docId w15:val="{FAFD37CC-2AEE-472A-9B94-CB1B0FDD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9BC"/>
  </w:style>
  <w:style w:type="paragraph" w:styleId="1">
    <w:name w:val="heading 1"/>
    <w:basedOn w:val="a"/>
    <w:next w:val="a"/>
    <w:qFormat/>
    <w:rsid w:val="000B19BC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B19BC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0B19BC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B19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B19BC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0B19B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B19BC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0B19BC"/>
    <w:rPr>
      <w:color w:val="993300"/>
      <w:u w:val="single"/>
    </w:rPr>
  </w:style>
  <w:style w:type="paragraph" w:styleId="a8">
    <w:name w:val="Normal (Web)"/>
    <w:basedOn w:val="a"/>
    <w:rsid w:val="000B19BC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paragraph" w:customStyle="1" w:styleId="ConsPlusNormal">
    <w:name w:val="ConsPlusNormal"/>
    <w:rsid w:val="00AD42E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Основной текст (2)_"/>
    <w:basedOn w:val="a0"/>
    <w:link w:val="21"/>
    <w:locked/>
    <w:rsid w:val="00133C55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33C55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8%20&#1055;&#1088;&#1077;&#1076;&#1087;&#1080;&#1089;&#1072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4E8F-3A6F-4177-AA82-CC4902BA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18 Предписание.dotx</Template>
  <TotalTime>8</TotalTime>
  <Pages>2</Pages>
  <Words>188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2020-09-15T13:38:00Z</cp:lastPrinted>
  <dcterms:created xsi:type="dcterms:W3CDTF">2022-05-12T13:45:00Z</dcterms:created>
  <dcterms:modified xsi:type="dcterms:W3CDTF">2025-12-22T08:12:00Z</dcterms:modified>
</cp:coreProperties>
</file>